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eastAsia="Calibri" w:cstheme="minorHAnsi"/>
          <w:b/>
          <w:color w:val="024366"/>
          <w:sz w:val="52"/>
          <w:szCs w:val="52"/>
        </w:rPr>
        <w:alias w:val="Tittel"/>
        <w:tag w:val=""/>
        <w:id w:val="1911504400"/>
        <w:placeholder>
          <w:docPart w:val="55CA5D56B97E4F7B800262AAF9137D9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1707975" w14:textId="63357C75" w:rsidR="000E5A74" w:rsidRPr="00B1543C" w:rsidRDefault="00661BC5" w:rsidP="000E5A74">
          <w:pPr>
            <w:rPr>
              <w:rFonts w:eastAsia="Calibri" w:cstheme="minorHAnsi"/>
              <w:b/>
              <w:color w:val="024366"/>
              <w:sz w:val="52"/>
              <w:szCs w:val="52"/>
            </w:rPr>
          </w:pPr>
          <w:r w:rsidRPr="00B1543C">
            <w:rPr>
              <w:rFonts w:eastAsia="Calibri" w:cstheme="minorHAnsi"/>
              <w:b/>
              <w:color w:val="024366"/>
              <w:sz w:val="52"/>
              <w:szCs w:val="52"/>
            </w:rPr>
            <w:t>Vintervedlikehald for Stranda kommune</w:t>
          </w:r>
        </w:p>
      </w:sdtContent>
    </w:sdt>
    <w:sdt>
      <w:sdtPr>
        <w:rPr>
          <w:rFonts w:eastAsia="Calibri" w:cstheme="minorHAnsi"/>
          <w:i/>
          <w:color w:val="1F3864" w:themeColor="accent1" w:themeShade="80"/>
          <w:sz w:val="28"/>
          <w:szCs w:val="28"/>
        </w:rPr>
        <w:alias w:val="Kategori"/>
        <w:tag w:val=""/>
        <w:id w:val="-1152139047"/>
        <w:placeholder>
          <w:docPart w:val="DA3E6F56D6964F04BF6BC6559268A1C2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32F06AFA" w14:textId="2AC55CAD" w:rsidR="000E5A74" w:rsidRPr="00B1543C" w:rsidRDefault="00B1543C" w:rsidP="000E5A74">
          <w:pPr>
            <w:rPr>
              <w:rFonts w:eastAsia="Calibri" w:cstheme="minorHAnsi"/>
              <w:color w:val="1F3864" w:themeColor="accent1" w:themeShade="80"/>
            </w:rPr>
          </w:pPr>
          <w:r w:rsidRPr="00B1543C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 xml:space="preserve">Vedlegg </w:t>
          </w:r>
          <w:r w:rsidR="0055582D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>A</w:t>
          </w:r>
          <w:r w:rsidRPr="00B1543C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 xml:space="preserve"> - </w:t>
          </w:r>
          <w:r w:rsidR="0055582D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>T</w:t>
          </w:r>
          <w:r w:rsidR="000E5A74" w:rsidRPr="00B1543C">
            <w:rPr>
              <w:rFonts w:eastAsia="Calibri" w:cstheme="minorHAnsi"/>
              <w:i/>
              <w:color w:val="1F3864" w:themeColor="accent1" w:themeShade="80"/>
              <w:sz w:val="28"/>
              <w:szCs w:val="28"/>
            </w:rPr>
            <w:t>ilbodsbrev</w:t>
          </w:r>
        </w:p>
      </w:sdtContent>
    </w:sdt>
    <w:p w14:paraId="4C44BAC2" w14:textId="77777777" w:rsidR="000E5A74" w:rsidRPr="00B1543C" w:rsidRDefault="000E5A74" w:rsidP="000E5A74">
      <w:pPr>
        <w:rPr>
          <w:rFonts w:cstheme="minorHAnsi"/>
        </w:rPr>
      </w:pPr>
    </w:p>
    <w:p w14:paraId="03BD7853" w14:textId="77777777" w:rsidR="000E5A74" w:rsidRPr="00B1543C" w:rsidRDefault="000E5A74" w:rsidP="000E5A74">
      <w:pPr>
        <w:rPr>
          <w:rFonts w:cstheme="minorHAnsi"/>
        </w:rPr>
      </w:pPr>
    </w:p>
    <w:p w14:paraId="16BDC572" w14:textId="77777777" w:rsidR="000E5A74" w:rsidRPr="00B1543C" w:rsidRDefault="000E5A74" w:rsidP="000E5A74">
      <w:pPr>
        <w:rPr>
          <w:rFonts w:cstheme="minorHAnsi"/>
        </w:rPr>
      </w:pPr>
    </w:p>
    <w:p w14:paraId="094C7039" w14:textId="77777777" w:rsidR="000E5A74" w:rsidRPr="00B1543C" w:rsidRDefault="000E5A74" w:rsidP="000E5A74">
      <w:pPr>
        <w:rPr>
          <w:rFonts w:cstheme="minorHAnsi"/>
        </w:rPr>
      </w:pPr>
    </w:p>
    <w:p w14:paraId="5479EAF6" w14:textId="77777777" w:rsidR="000E5A74" w:rsidRPr="00B1543C" w:rsidRDefault="000E5A74" w:rsidP="000E5A74">
      <w:pPr>
        <w:rPr>
          <w:rFonts w:cstheme="minorHAnsi"/>
        </w:rPr>
      </w:pPr>
      <w:r w:rsidRPr="00B1543C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4817010E" wp14:editId="359048F5">
            <wp:simplePos x="0" y="0"/>
            <wp:positionH relativeFrom="margin">
              <wp:align>center</wp:align>
            </wp:positionH>
            <wp:positionV relativeFrom="paragraph">
              <wp:posOffset>286805</wp:posOffset>
            </wp:positionV>
            <wp:extent cx="2762250" cy="3362325"/>
            <wp:effectExtent l="0" t="0" r="0" b="9525"/>
            <wp:wrapTopAndBottom/>
            <wp:docPr id="26" name="Bild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37B84E" w14:textId="77777777" w:rsidR="000E5A74" w:rsidRPr="00B1543C" w:rsidRDefault="000E5A74" w:rsidP="000E5A74">
      <w:pPr>
        <w:jc w:val="center"/>
        <w:rPr>
          <w:rFonts w:cstheme="minorHAnsi"/>
          <w:color w:val="1F3864" w:themeColor="accent1" w:themeShade="80"/>
          <w:sz w:val="96"/>
          <w:szCs w:val="96"/>
        </w:rPr>
      </w:pPr>
      <w:r w:rsidRPr="00B1543C">
        <w:rPr>
          <w:rFonts w:cstheme="minorHAnsi"/>
          <w:color w:val="1F3864" w:themeColor="accent1" w:themeShade="80"/>
          <w:sz w:val="96"/>
          <w:szCs w:val="96"/>
        </w:rPr>
        <w:t>Stranda kommune</w:t>
      </w:r>
    </w:p>
    <w:p w14:paraId="48A6797A" w14:textId="77777777" w:rsidR="000E5A74" w:rsidRPr="00B1543C" w:rsidRDefault="000E5A74" w:rsidP="000E5A74">
      <w:pPr>
        <w:rPr>
          <w:rFonts w:cstheme="minorHAnsi"/>
        </w:rPr>
      </w:pPr>
    </w:p>
    <w:p w14:paraId="358F21CD" w14:textId="77777777" w:rsidR="000E5A74" w:rsidRPr="00B1543C" w:rsidRDefault="000E5A74" w:rsidP="000E5A74">
      <w:pPr>
        <w:rPr>
          <w:rFonts w:cstheme="minorHAnsi"/>
        </w:rPr>
      </w:pPr>
    </w:p>
    <w:p w14:paraId="4F107F34" w14:textId="77777777" w:rsidR="000E5A74" w:rsidRPr="00B1543C" w:rsidRDefault="000E5A74" w:rsidP="000E5A74">
      <w:pPr>
        <w:rPr>
          <w:rFonts w:cstheme="minorHAnsi"/>
        </w:rPr>
      </w:pPr>
    </w:p>
    <w:p w14:paraId="46ECBD8A" w14:textId="2FFF3835" w:rsidR="000E5A74" w:rsidRPr="00B1543C" w:rsidRDefault="000E5A74" w:rsidP="000E5A74">
      <w:pPr>
        <w:ind w:firstLine="708"/>
        <w:rPr>
          <w:rFonts w:cstheme="minorHAnsi"/>
          <w:b/>
          <w:bCs/>
        </w:rPr>
      </w:pPr>
      <w:r w:rsidRPr="00B1543C">
        <w:rPr>
          <w:rFonts w:cstheme="minorHAnsi"/>
          <w:b/>
          <w:bCs/>
        </w:rPr>
        <w:t>Næring og teknisk</w:t>
      </w:r>
    </w:p>
    <w:p w14:paraId="03303433" w14:textId="77777777" w:rsidR="000E5A74" w:rsidRPr="00B1543C" w:rsidRDefault="000E5A74" w:rsidP="000E5A74">
      <w:pPr>
        <w:ind w:firstLine="708"/>
        <w:rPr>
          <w:rFonts w:cstheme="minorHAnsi"/>
        </w:rPr>
      </w:pPr>
      <w:r w:rsidRPr="00B1543C">
        <w:rPr>
          <w:rFonts w:cstheme="minorHAnsi"/>
        </w:rPr>
        <w:t>Veg, vatn og avløp</w:t>
      </w:r>
    </w:p>
    <w:p w14:paraId="6B4F2C91" w14:textId="77777777" w:rsidR="000E5A74" w:rsidRPr="00B1543C" w:rsidRDefault="000E5A74" w:rsidP="000E5A74">
      <w:pPr>
        <w:rPr>
          <w:rFonts w:cstheme="minorHAnsi"/>
        </w:rPr>
      </w:pPr>
      <w:r w:rsidRPr="00B1543C">
        <w:rPr>
          <w:rFonts w:cstheme="minorHAnsi"/>
        </w:rPr>
        <w:br w:type="page"/>
      </w:r>
    </w:p>
    <w:p w14:paraId="56E67CCF" w14:textId="5D21A0C8" w:rsidR="00003641" w:rsidRPr="00B1543C" w:rsidRDefault="00460CC9" w:rsidP="00003641">
      <w:pPr>
        <w:pStyle w:val="Overskrift1"/>
        <w:rPr>
          <w:rFonts w:cstheme="minorHAnsi"/>
        </w:rPr>
      </w:pPr>
      <w:r w:rsidRPr="00003641">
        <w:lastRenderedPageBreak/>
        <w:t>Informasjon om tilbydar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7418"/>
      </w:tblGrid>
      <w:tr w:rsidR="000E5A74" w:rsidRPr="00B1543C" w14:paraId="24FBE5A8" w14:textId="77777777" w:rsidTr="00B4508C">
        <w:trPr>
          <w:trHeight w:val="425"/>
        </w:trPr>
        <w:tc>
          <w:tcPr>
            <w:tcW w:w="1644" w:type="dxa"/>
          </w:tcPr>
          <w:p w14:paraId="3279FE05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Firmanamn:</w:t>
            </w:r>
          </w:p>
        </w:tc>
        <w:tc>
          <w:tcPr>
            <w:tcW w:w="7418" w:type="dxa"/>
          </w:tcPr>
          <w:p w14:paraId="0D12CAD4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</w:tr>
      <w:tr w:rsidR="000E5A74" w:rsidRPr="00B1543C" w14:paraId="3B0F9E6C" w14:textId="77777777" w:rsidTr="00B4508C">
        <w:trPr>
          <w:trHeight w:val="425"/>
        </w:trPr>
        <w:tc>
          <w:tcPr>
            <w:tcW w:w="1644" w:type="dxa"/>
          </w:tcPr>
          <w:p w14:paraId="6EA6322C" w14:textId="3E271F7F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Org.</w:t>
            </w:r>
            <w:r w:rsidR="00003641">
              <w:rPr>
                <w:rFonts w:cstheme="minorHAnsi"/>
              </w:rPr>
              <w:t>nr.</w:t>
            </w:r>
            <w:r w:rsidRPr="00B1543C">
              <w:rPr>
                <w:rFonts w:cstheme="minorHAnsi"/>
              </w:rPr>
              <w:t>:</w:t>
            </w:r>
          </w:p>
        </w:tc>
        <w:tc>
          <w:tcPr>
            <w:tcW w:w="7418" w:type="dxa"/>
          </w:tcPr>
          <w:p w14:paraId="78DFC182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</w:tr>
      <w:tr w:rsidR="000E5A74" w:rsidRPr="00B1543C" w14:paraId="6D5A9FDC" w14:textId="77777777" w:rsidTr="00B4508C">
        <w:trPr>
          <w:trHeight w:val="425"/>
        </w:trPr>
        <w:tc>
          <w:tcPr>
            <w:tcW w:w="1644" w:type="dxa"/>
          </w:tcPr>
          <w:p w14:paraId="613D7B5C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Postadresse:</w:t>
            </w:r>
          </w:p>
        </w:tc>
        <w:tc>
          <w:tcPr>
            <w:tcW w:w="7418" w:type="dxa"/>
          </w:tcPr>
          <w:p w14:paraId="0EB2685E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</w:tr>
      <w:tr w:rsidR="000E5A74" w:rsidRPr="00B1543C" w14:paraId="343A9A40" w14:textId="77777777" w:rsidTr="00B4508C">
        <w:trPr>
          <w:trHeight w:val="425"/>
        </w:trPr>
        <w:tc>
          <w:tcPr>
            <w:tcW w:w="1644" w:type="dxa"/>
          </w:tcPr>
          <w:p w14:paraId="48B3A03A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Besøksadresse:</w:t>
            </w:r>
          </w:p>
        </w:tc>
        <w:tc>
          <w:tcPr>
            <w:tcW w:w="7418" w:type="dxa"/>
          </w:tcPr>
          <w:p w14:paraId="2E169ABA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</w:tr>
      <w:tr w:rsidR="000E5A74" w:rsidRPr="00B1543C" w14:paraId="7183DE37" w14:textId="77777777" w:rsidTr="00B4508C">
        <w:trPr>
          <w:trHeight w:val="425"/>
        </w:trPr>
        <w:tc>
          <w:tcPr>
            <w:tcW w:w="1644" w:type="dxa"/>
          </w:tcPr>
          <w:p w14:paraId="473C6A6F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Telefonnummer:</w:t>
            </w:r>
          </w:p>
        </w:tc>
        <w:tc>
          <w:tcPr>
            <w:tcW w:w="7418" w:type="dxa"/>
          </w:tcPr>
          <w:p w14:paraId="73CBEE5A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</w:tr>
      <w:tr w:rsidR="000E5A74" w:rsidRPr="00B1543C" w14:paraId="7F197BF6" w14:textId="77777777" w:rsidTr="00B4508C">
        <w:trPr>
          <w:trHeight w:val="425"/>
        </w:trPr>
        <w:tc>
          <w:tcPr>
            <w:tcW w:w="1644" w:type="dxa"/>
          </w:tcPr>
          <w:p w14:paraId="6AF0D6FE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E-postadresse:</w:t>
            </w:r>
          </w:p>
        </w:tc>
        <w:tc>
          <w:tcPr>
            <w:tcW w:w="7418" w:type="dxa"/>
          </w:tcPr>
          <w:p w14:paraId="3474C795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</w:tr>
    </w:tbl>
    <w:p w14:paraId="0FB58E99" w14:textId="77777777" w:rsidR="000E5A74" w:rsidRPr="00B1543C" w:rsidRDefault="000E5A74" w:rsidP="000E5A74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3"/>
        <w:gridCol w:w="1489"/>
        <w:gridCol w:w="3066"/>
      </w:tblGrid>
      <w:tr w:rsidR="000E5A74" w:rsidRPr="00B1543C" w14:paraId="647A53B5" w14:textId="77777777" w:rsidTr="00B4508C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2C2B5E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88A04D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</w:tr>
      <w:tr w:rsidR="000E5A74" w:rsidRPr="00B1543C" w14:paraId="3280F2A2" w14:textId="77777777" w:rsidTr="00B4508C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A2743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F10D62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9B2C7D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06809E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</w:tr>
      <w:tr w:rsidR="000E5A74" w:rsidRPr="00B1543C" w14:paraId="68A6E007" w14:textId="77777777" w:rsidTr="00B4508C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E90466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5A84D6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</w:tr>
    </w:tbl>
    <w:p w14:paraId="4CABC52C" w14:textId="6CCB9A65" w:rsidR="00460CC9" w:rsidRPr="00460CC9" w:rsidRDefault="00003641" w:rsidP="00003641">
      <w:pPr>
        <w:pStyle w:val="Overskrift1"/>
      </w:pPr>
      <w:r>
        <w:t>A</w:t>
      </w:r>
      <w:r w:rsidR="00460CC9" w:rsidRPr="00460CC9">
        <w:t>vvik</w:t>
      </w:r>
    </w:p>
    <w:p w14:paraId="74B810E8" w14:textId="405B1953" w:rsidR="00460CC9" w:rsidRPr="00003641" w:rsidRDefault="002F4A81" w:rsidP="00003641">
      <w:sdt>
        <w:sdtPr>
          <w:id w:val="2096587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0CC9" w:rsidRPr="00003641">
            <w:rPr>
              <w:rFonts w:ascii="Segoe UI Symbol" w:hAnsi="Segoe UI Symbol" w:cs="Segoe UI Symbol"/>
            </w:rPr>
            <w:t>☐</w:t>
          </w:r>
        </w:sdtContent>
      </w:sdt>
      <w:r w:rsidR="00003641" w:rsidRPr="00003641">
        <w:tab/>
        <w:t xml:space="preserve">Tilbodet inneheld </w:t>
      </w:r>
      <w:r w:rsidR="00460CC9" w:rsidRPr="00003641">
        <w:t xml:space="preserve">ingen avvik </w:t>
      </w:r>
      <w:r w:rsidR="00003641" w:rsidRPr="00003641">
        <w:t>frå anskaffingsdokumenta</w:t>
      </w:r>
      <w:r w:rsidR="00460CC9" w:rsidRPr="00003641">
        <w:t xml:space="preserve">. </w:t>
      </w:r>
      <w:r w:rsidR="00460CC9" w:rsidRPr="00003641">
        <w:br/>
      </w:r>
      <w:sdt>
        <w:sdtPr>
          <w:id w:val="-1269926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0CC9" w:rsidRPr="00003641">
            <w:rPr>
              <w:rFonts w:ascii="Segoe UI Symbol" w:hAnsi="Segoe UI Symbol" w:cs="Segoe UI Symbol"/>
            </w:rPr>
            <w:t>☐</w:t>
          </w:r>
        </w:sdtContent>
      </w:sdt>
      <w:r w:rsidR="00003641" w:rsidRPr="00003641">
        <w:tab/>
        <w:t xml:space="preserve">Tilbodet inneheld </w:t>
      </w:r>
      <w:r w:rsidR="00460CC9" w:rsidRPr="00003641">
        <w:t xml:space="preserve">følgjande avvik </w:t>
      </w:r>
      <w:r w:rsidR="00003641" w:rsidRPr="00003641">
        <w:t>frå anskaffingsdokumenta</w:t>
      </w:r>
      <w:r w:rsidR="00460CC9" w:rsidRPr="00003641"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836"/>
      </w:tblGrid>
      <w:tr w:rsidR="00460CC9" w:rsidRPr="00460CC9" w14:paraId="0A874F24" w14:textId="77777777" w:rsidTr="009A4E21">
        <w:trPr>
          <w:trHeight w:val="1224"/>
        </w:trPr>
        <w:tc>
          <w:tcPr>
            <w:tcW w:w="8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9203" w14:textId="77777777" w:rsidR="00460CC9" w:rsidRPr="00460CC9" w:rsidRDefault="00460CC9" w:rsidP="00460CC9">
            <w:pPr>
              <w:spacing w:after="160" w:line="259" w:lineRule="auto"/>
              <w:rPr>
                <w:rFonts w:cstheme="minorHAnsi"/>
              </w:rPr>
            </w:pPr>
          </w:p>
        </w:tc>
      </w:tr>
    </w:tbl>
    <w:p w14:paraId="3A3C7F1D" w14:textId="10F7F263" w:rsidR="00460CC9" w:rsidRPr="00460CC9" w:rsidRDefault="00460CC9" w:rsidP="00003641">
      <w:pPr>
        <w:pStyle w:val="Overskrift1"/>
      </w:pPr>
      <w:r w:rsidRPr="00460CC9">
        <w:t>Innsyn</w:t>
      </w:r>
    </w:p>
    <w:p w14:paraId="20348AA1" w14:textId="4185EED1" w:rsidR="00460CC9" w:rsidRPr="00460CC9" w:rsidRDefault="00460CC9" w:rsidP="00460CC9">
      <w:pPr>
        <w:rPr>
          <w:rFonts w:cstheme="minorHAnsi"/>
        </w:rPr>
      </w:pPr>
      <w:r w:rsidRPr="00460CC9">
        <w:rPr>
          <w:rFonts w:cstheme="minorHAnsi"/>
        </w:rPr>
        <w:t xml:space="preserve">Om det er opplysningar som er unnateke innsyn, skal det òg leverast sladda tilbod. </w:t>
      </w:r>
      <w:proofErr w:type="spellStart"/>
      <w:r w:rsidRPr="00460CC9">
        <w:rPr>
          <w:rFonts w:cstheme="minorHAnsi"/>
        </w:rPr>
        <w:t>Sladdinga</w:t>
      </w:r>
      <w:proofErr w:type="spellEnd"/>
      <w:r w:rsidRPr="00460CC9">
        <w:rPr>
          <w:rFonts w:cstheme="minorHAnsi"/>
        </w:rPr>
        <w:t xml:space="preserve"> må ikkje vere meir omfattande enn det som kjem fram av offentleglova.</w:t>
      </w:r>
      <w:r w:rsidR="00794DB3">
        <w:rPr>
          <w:rFonts w:cstheme="minorHAnsi"/>
        </w:rPr>
        <w:t xml:space="preserve"> </w:t>
      </w:r>
      <w:r w:rsidRPr="00460CC9">
        <w:rPr>
          <w:rFonts w:cstheme="minorHAnsi"/>
        </w:rPr>
        <w:t xml:space="preserve">Grunngjeving for evt. </w:t>
      </w:r>
      <w:proofErr w:type="spellStart"/>
      <w:r w:rsidRPr="00460CC9">
        <w:rPr>
          <w:rFonts w:cstheme="minorHAnsi"/>
        </w:rPr>
        <w:t>sladding</w:t>
      </w:r>
      <w:proofErr w:type="spellEnd"/>
      <w:r w:rsidRPr="00460CC9">
        <w:rPr>
          <w:rFonts w:cstheme="minorHAnsi"/>
        </w:rPr>
        <w:t xml:space="preserve"> skal gjevast under.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836"/>
      </w:tblGrid>
      <w:tr w:rsidR="00460CC9" w:rsidRPr="00460CC9" w14:paraId="7AE3D56C" w14:textId="77777777" w:rsidTr="009A4E21">
        <w:trPr>
          <w:trHeight w:val="1145"/>
        </w:trPr>
        <w:tc>
          <w:tcPr>
            <w:tcW w:w="8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0913" w14:textId="77777777" w:rsidR="00460CC9" w:rsidRPr="00460CC9" w:rsidRDefault="00460CC9" w:rsidP="00460CC9">
            <w:pPr>
              <w:spacing w:after="160" w:line="259" w:lineRule="auto"/>
              <w:rPr>
                <w:rFonts w:cstheme="minorHAnsi"/>
              </w:rPr>
            </w:pPr>
          </w:p>
        </w:tc>
      </w:tr>
    </w:tbl>
    <w:p w14:paraId="6381E521" w14:textId="6C5849FF" w:rsidR="00460CC9" w:rsidRPr="00460CC9" w:rsidRDefault="00460CC9" w:rsidP="00003641">
      <w:pPr>
        <w:pStyle w:val="Overskrift1"/>
      </w:pPr>
      <w:r w:rsidRPr="00460CC9">
        <w:t>Kvalifikasjonskrav</w:t>
      </w:r>
    </w:p>
    <w:p w14:paraId="09400573" w14:textId="5BF2E1ED" w:rsidR="00460CC9" w:rsidRDefault="00460CC9" w:rsidP="00003641">
      <w:pPr>
        <w:ind w:left="708" w:hanging="708"/>
        <w:rPr>
          <w:rFonts w:cstheme="minorHAnsi"/>
        </w:rPr>
      </w:pPr>
      <w:r w:rsidRPr="00460CC9">
        <w:rPr>
          <w:rFonts w:ascii="Segoe UI Symbol" w:hAnsi="Segoe UI Symbol" w:cs="Segoe UI Symbol"/>
        </w:rPr>
        <w:t>☐</w:t>
      </w:r>
      <w:r w:rsidR="00003641">
        <w:rPr>
          <w:rFonts w:cstheme="minorHAnsi"/>
        </w:rPr>
        <w:tab/>
      </w:r>
      <w:r w:rsidRPr="00460CC9">
        <w:rPr>
          <w:rFonts w:cstheme="minorHAnsi"/>
        </w:rPr>
        <w:t>Vi erklærer at kvalifikasjonskrava som skildra i konkurransegrunnlaget er oppfylte og dokumentasjon på dette er levert saman med tilbodet.</w:t>
      </w:r>
    </w:p>
    <w:p w14:paraId="781DB3D0" w14:textId="4742F3BB" w:rsidR="00460CC9" w:rsidRPr="00460CC9" w:rsidRDefault="00460CC9" w:rsidP="00003641">
      <w:pPr>
        <w:pStyle w:val="Overskrift1"/>
      </w:pPr>
      <w:r w:rsidRPr="00460CC9">
        <w:t>Vedståing</w:t>
      </w:r>
    </w:p>
    <w:p w14:paraId="4FF6D30F" w14:textId="4AB2C2D3" w:rsidR="00460CC9" w:rsidRDefault="00460CC9" w:rsidP="00003641">
      <w:pPr>
        <w:ind w:left="708" w:hanging="708"/>
        <w:rPr>
          <w:rFonts w:cstheme="minorHAnsi"/>
        </w:rPr>
      </w:pPr>
      <w:r w:rsidRPr="00460CC9">
        <w:rPr>
          <w:rFonts w:ascii="Segoe UI Symbol" w:hAnsi="Segoe UI Symbol" w:cs="Segoe UI Symbol"/>
        </w:rPr>
        <w:t>☐</w:t>
      </w:r>
      <w:r w:rsidR="00003641">
        <w:rPr>
          <w:rFonts w:cstheme="minorHAnsi"/>
        </w:rPr>
        <w:tab/>
      </w:r>
      <w:r w:rsidRPr="00460CC9">
        <w:rPr>
          <w:rFonts w:cstheme="minorHAnsi"/>
        </w:rPr>
        <w:t xml:space="preserve">Vi vedstår oss </w:t>
      </w:r>
      <w:r w:rsidR="0055582D">
        <w:rPr>
          <w:rFonts w:cstheme="minorHAnsi"/>
        </w:rPr>
        <w:t>tilbodet</w:t>
      </w:r>
      <w:r w:rsidRPr="00460CC9">
        <w:rPr>
          <w:rFonts w:cstheme="minorHAnsi"/>
        </w:rPr>
        <w:t xml:space="preserve"> til den dato som er angjeve i konkurransegrunnlaget. Tilbodet kan aksepterast av oppdragsgjevar kva tid som helst fram til utløp av vedståingsfristen. </w:t>
      </w:r>
    </w:p>
    <w:p w14:paraId="4B0BC336" w14:textId="4E9AA646" w:rsidR="00460CC9" w:rsidRPr="00460CC9" w:rsidRDefault="00003641" w:rsidP="00003641">
      <w:pPr>
        <w:pStyle w:val="Overskrift1"/>
      </w:pPr>
      <w:r>
        <w:lastRenderedPageBreak/>
        <w:t>S</w:t>
      </w:r>
      <w:r w:rsidR="00460CC9" w:rsidRPr="00460CC9">
        <w:t>ignatur</w:t>
      </w:r>
    </w:p>
    <w:p w14:paraId="1D4CC383" w14:textId="77777777" w:rsidR="00460CC9" w:rsidRDefault="00460CC9" w:rsidP="00460CC9">
      <w:pPr>
        <w:rPr>
          <w:rFonts w:cstheme="minorHAnsi"/>
        </w:rPr>
      </w:pPr>
      <w:r w:rsidRPr="00460CC9">
        <w:rPr>
          <w:rFonts w:cstheme="minorHAnsi"/>
        </w:rPr>
        <w:t>Tilbodet skal signerast av person med signeringsfullmakt. Om fullmakt til å binda tilbydar ikkje følgjer av stillinga må signeringsfullmakt leggjast ved tilbodet.</w:t>
      </w:r>
    </w:p>
    <w:p w14:paraId="31EC8A4C" w14:textId="77777777" w:rsidR="009A4E21" w:rsidRPr="00460CC9" w:rsidRDefault="009A4E21" w:rsidP="00460CC9">
      <w:pPr>
        <w:rPr>
          <w:rFonts w:cstheme="minorHAnsi"/>
        </w:rPr>
      </w:pPr>
    </w:p>
    <w:p w14:paraId="4AB60663" w14:textId="77777777" w:rsidR="000E5A74" w:rsidRPr="00B1543C" w:rsidRDefault="000E5A74" w:rsidP="000E5A74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8"/>
        <w:gridCol w:w="1535"/>
        <w:gridCol w:w="5519"/>
      </w:tblGrid>
      <w:tr w:rsidR="000E5A74" w:rsidRPr="00B1543C" w14:paraId="1E8A0991" w14:textId="77777777" w:rsidTr="00B4508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41FE705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6EE899B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821AA2B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</w:tr>
      <w:tr w:rsidR="000E5A74" w:rsidRPr="00B1543C" w14:paraId="3B8806D9" w14:textId="77777777" w:rsidTr="00B4508C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09DC044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Stad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E5BA36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E25645D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Underskrift/firmastempel</w:t>
            </w:r>
          </w:p>
        </w:tc>
      </w:tr>
      <w:tr w:rsidR="000E5A74" w:rsidRPr="00B1543C" w14:paraId="27B7D877" w14:textId="77777777" w:rsidTr="00B4508C">
        <w:tc>
          <w:tcPr>
            <w:tcW w:w="2055" w:type="dxa"/>
          </w:tcPr>
          <w:p w14:paraId="6C7B7C1C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585530BC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73B9228" w14:textId="77777777" w:rsidR="000E5A74" w:rsidRPr="00B1543C" w:rsidRDefault="000E5A74" w:rsidP="00B4508C">
            <w:pPr>
              <w:rPr>
                <w:rFonts w:cstheme="minorHAnsi"/>
              </w:rPr>
            </w:pPr>
          </w:p>
          <w:p w14:paraId="2362FE05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</w:tr>
      <w:tr w:rsidR="000E5A74" w:rsidRPr="00B1543C" w14:paraId="151DBB6F" w14:textId="77777777" w:rsidTr="00B4508C">
        <w:tc>
          <w:tcPr>
            <w:tcW w:w="2055" w:type="dxa"/>
          </w:tcPr>
          <w:p w14:paraId="52F80E1E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11427A48" w14:textId="77777777" w:rsidR="000E5A74" w:rsidRPr="00B1543C" w:rsidRDefault="000E5A74" w:rsidP="00B4508C">
            <w:pPr>
              <w:rPr>
                <w:rFonts w:cstheme="minorHAnsi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E59C66B" w14:textId="77777777" w:rsidR="000E5A74" w:rsidRPr="00B1543C" w:rsidRDefault="000E5A74" w:rsidP="00B4508C">
            <w:pPr>
              <w:rPr>
                <w:rFonts w:cstheme="minorHAnsi"/>
              </w:rPr>
            </w:pPr>
            <w:r w:rsidRPr="00B1543C">
              <w:rPr>
                <w:rFonts w:cstheme="minorHAnsi"/>
              </w:rPr>
              <w:t>Namn med blokkbokstavar</w:t>
            </w:r>
          </w:p>
        </w:tc>
      </w:tr>
    </w:tbl>
    <w:p w14:paraId="5D0050D3" w14:textId="41114FA9" w:rsidR="000E5A74" w:rsidRPr="00B1543C" w:rsidRDefault="000E5A74" w:rsidP="000E5A74">
      <w:pPr>
        <w:rPr>
          <w:rFonts w:cstheme="minorHAnsi"/>
        </w:rPr>
      </w:pPr>
    </w:p>
    <w:sectPr w:rsidR="000E5A74" w:rsidRPr="00B1543C" w:rsidSect="003338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ECCC3" w14:textId="77777777" w:rsidR="002F4A81" w:rsidRDefault="002F4A81" w:rsidP="00333825">
      <w:pPr>
        <w:spacing w:line="240" w:lineRule="auto"/>
      </w:pPr>
      <w:r>
        <w:separator/>
      </w:r>
    </w:p>
  </w:endnote>
  <w:endnote w:type="continuationSeparator" w:id="0">
    <w:p w14:paraId="152AB2BD" w14:textId="77777777" w:rsidR="002F4A81" w:rsidRDefault="002F4A81" w:rsidP="003338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44E6A" w14:textId="77777777" w:rsidR="00C126DA" w:rsidRDefault="00C126D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D0A98" w14:textId="77777777" w:rsidR="000E5A74" w:rsidRPr="00F01CBB" w:rsidRDefault="000E5A74" w:rsidP="000E5A74">
    <w:pPr>
      <w:pStyle w:val="Bunntekst1"/>
      <w:rPr>
        <w:rFonts w:asciiTheme="minorHAnsi" w:hAnsiTheme="minorHAnsi" w:cstheme="minorHAnsi"/>
        <w:b/>
        <w:color w:val="024366"/>
        <w:lang w:val="nn-NO"/>
      </w:rPr>
    </w:pPr>
    <w:r w:rsidRPr="009874E2">
      <w:rPr>
        <w:rFonts w:asciiTheme="minorHAnsi" w:hAnsiTheme="minorHAnsi" w:cstheme="minorHAnsi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09252C1D" wp14:editId="721A0503">
          <wp:simplePos x="0" y="0"/>
          <wp:positionH relativeFrom="column">
            <wp:posOffset>4810125</wp:posOffset>
          </wp:positionH>
          <wp:positionV relativeFrom="paragraph">
            <wp:posOffset>-87630</wp:posOffset>
          </wp:positionV>
          <wp:extent cx="1373225" cy="450866"/>
          <wp:effectExtent l="0" t="0" r="0" b="635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fikk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225" cy="4508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01CBB">
      <w:rPr>
        <w:rFonts w:asciiTheme="minorHAnsi" w:hAnsiTheme="minorHAnsi" w:cstheme="minorHAnsi"/>
        <w:b/>
        <w:color w:val="024366"/>
        <w:lang w:val="nn-NO"/>
      </w:rPr>
      <w:t>Næring og teknisk</w:t>
    </w:r>
  </w:p>
  <w:p w14:paraId="3B5C22FD" w14:textId="77777777" w:rsidR="0046510E" w:rsidRPr="000E5A74" w:rsidRDefault="000E5A74" w:rsidP="000E5A74">
    <w:pPr>
      <w:pStyle w:val="Bunntekst1"/>
      <w:rPr>
        <w:rFonts w:asciiTheme="minorHAnsi" w:hAnsiTheme="minorHAnsi" w:cstheme="minorHAnsi"/>
        <w:i/>
        <w:color w:val="024366"/>
        <w:lang w:val="nn-NO"/>
      </w:rPr>
    </w:pPr>
    <w:r w:rsidRPr="00F01CBB">
      <w:rPr>
        <w:rFonts w:asciiTheme="minorHAnsi" w:hAnsiTheme="minorHAnsi" w:cstheme="minorHAnsi"/>
        <w:i/>
        <w:color w:val="024366"/>
        <w:lang w:val="nn-NO"/>
      </w:rPr>
      <w:t>Veg, vatn og avløp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3BEA3" w14:textId="77777777" w:rsidR="00C126DA" w:rsidRDefault="00C126D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2A8C0" w14:textId="77777777" w:rsidR="002F4A81" w:rsidRDefault="002F4A81" w:rsidP="00333825">
      <w:pPr>
        <w:spacing w:line="240" w:lineRule="auto"/>
      </w:pPr>
      <w:r>
        <w:separator/>
      </w:r>
    </w:p>
  </w:footnote>
  <w:footnote w:type="continuationSeparator" w:id="0">
    <w:p w14:paraId="6F0E0B1C" w14:textId="77777777" w:rsidR="002F4A81" w:rsidRDefault="002F4A81" w:rsidP="003338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D50F8" w14:textId="77777777" w:rsidR="00C126DA" w:rsidRDefault="00C126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7436" w14:textId="2E214347" w:rsidR="0046510E" w:rsidRPr="00B73507" w:rsidRDefault="002F4A81" w:rsidP="00C126DA">
    <w:sdt>
      <w:sdtPr>
        <w:rPr>
          <w:b/>
          <w:color w:val="024366"/>
        </w:rPr>
        <w:alias w:val="Kategori"/>
        <w:tag w:val=""/>
        <w:id w:val="932555488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55582D">
          <w:rPr>
            <w:b/>
            <w:color w:val="024366"/>
          </w:rPr>
          <w:t>Vedlegg A - Tilbodsbrev</w:t>
        </w:r>
      </w:sdtContent>
    </w:sdt>
    <w:r w:rsidR="0046510E" w:rsidRPr="00B73507">
      <w:tab/>
    </w:r>
    <w:r w:rsidR="0046510E" w:rsidRPr="00B73507">
      <w:tab/>
    </w:r>
    <w:sdt>
      <w:sdtPr>
        <w:id w:val="-2018068168"/>
        <w:docPartObj>
          <w:docPartGallery w:val="Page Numbers (Top of Page)"/>
          <w:docPartUnique/>
        </w:docPartObj>
      </w:sdtPr>
      <w:sdtEndPr/>
      <w:sdtContent>
        <w:r w:rsidR="00C126DA">
          <w:tab/>
        </w:r>
        <w:r w:rsidR="00C126DA">
          <w:tab/>
        </w:r>
        <w:r w:rsidR="00C126DA">
          <w:tab/>
        </w:r>
        <w:r w:rsidR="00C126DA">
          <w:tab/>
        </w:r>
        <w:r w:rsidR="00C126DA">
          <w:tab/>
        </w:r>
        <w:r w:rsidR="00C126DA">
          <w:tab/>
        </w:r>
        <w:r w:rsidR="00840981">
          <w:t xml:space="preserve">Side </w:t>
        </w:r>
        <w:r w:rsidR="00840981">
          <w:rPr>
            <w:b/>
            <w:bCs/>
          </w:rPr>
          <w:fldChar w:fldCharType="begin"/>
        </w:r>
        <w:r w:rsidR="00840981">
          <w:rPr>
            <w:b/>
            <w:bCs/>
          </w:rPr>
          <w:instrText>PAGE  \* Arabic  \* MERGEFORMAT</w:instrText>
        </w:r>
        <w:r w:rsidR="00840981">
          <w:rPr>
            <w:b/>
            <w:bCs/>
          </w:rPr>
          <w:fldChar w:fldCharType="separate"/>
        </w:r>
        <w:r w:rsidR="00840981">
          <w:rPr>
            <w:b/>
            <w:bCs/>
          </w:rPr>
          <w:t>1</w:t>
        </w:r>
        <w:r w:rsidR="00840981">
          <w:rPr>
            <w:b/>
            <w:bCs/>
          </w:rPr>
          <w:fldChar w:fldCharType="end"/>
        </w:r>
        <w:r w:rsidR="00840981">
          <w:t xml:space="preserve"> av </w:t>
        </w:r>
        <w:r w:rsidR="00840981">
          <w:rPr>
            <w:b/>
            <w:bCs/>
          </w:rPr>
          <w:fldChar w:fldCharType="begin"/>
        </w:r>
        <w:r w:rsidR="00840981">
          <w:rPr>
            <w:b/>
            <w:bCs/>
          </w:rPr>
          <w:instrText>NUMPAGES  \* Arabic  \* MERGEFORMAT</w:instrText>
        </w:r>
        <w:r w:rsidR="00840981">
          <w:rPr>
            <w:b/>
            <w:bCs/>
          </w:rPr>
          <w:fldChar w:fldCharType="separate"/>
        </w:r>
        <w:r w:rsidR="00840981">
          <w:rPr>
            <w:b/>
            <w:bCs/>
          </w:rPr>
          <w:t>2</w:t>
        </w:r>
        <w:r w:rsidR="00840981">
          <w:rPr>
            <w:b/>
            <w:bCs/>
          </w:rPr>
          <w:fldChar w:fldCharType="end"/>
        </w:r>
      </w:sdtContent>
    </w:sdt>
  </w:p>
  <w:p w14:paraId="0F1F30E2" w14:textId="77777777" w:rsidR="00333825" w:rsidRPr="00333825" w:rsidRDefault="00333825">
    <w:pPr>
      <w:pStyle w:val="Topptekst"/>
      <w:rPr>
        <w:b/>
        <w:bCs/>
        <w:color w:val="1F3864" w:themeColor="accent1" w:themeShade="8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16F8F" w14:textId="77777777" w:rsidR="00C126DA" w:rsidRDefault="00C126D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034DE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53E721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905E54"/>
    <w:multiLevelType w:val="multilevel"/>
    <w:tmpl w:val="1F9C0E1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07177348">
    <w:abstractNumId w:val="2"/>
  </w:num>
  <w:num w:numId="2" w16cid:durableId="181283055">
    <w:abstractNumId w:val="1"/>
  </w:num>
  <w:num w:numId="3" w16cid:durableId="642388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C5"/>
    <w:rsid w:val="00003641"/>
    <w:rsid w:val="000356AB"/>
    <w:rsid w:val="000411F0"/>
    <w:rsid w:val="00045CD3"/>
    <w:rsid w:val="000631B3"/>
    <w:rsid w:val="00077453"/>
    <w:rsid w:val="000A7C27"/>
    <w:rsid w:val="000D3A3E"/>
    <w:rsid w:val="000D58D5"/>
    <w:rsid w:val="000E5A74"/>
    <w:rsid w:val="000E5E1A"/>
    <w:rsid w:val="000F54D8"/>
    <w:rsid w:val="000F59B7"/>
    <w:rsid w:val="00102A81"/>
    <w:rsid w:val="00133B2F"/>
    <w:rsid w:val="00143BE7"/>
    <w:rsid w:val="00160F96"/>
    <w:rsid w:val="001C359B"/>
    <w:rsid w:val="002016FB"/>
    <w:rsid w:val="002263E2"/>
    <w:rsid w:val="00252E4A"/>
    <w:rsid w:val="0028173B"/>
    <w:rsid w:val="002F4A81"/>
    <w:rsid w:val="00333825"/>
    <w:rsid w:val="00364DBD"/>
    <w:rsid w:val="00404C00"/>
    <w:rsid w:val="0044730B"/>
    <w:rsid w:val="00460CC9"/>
    <w:rsid w:val="0046510E"/>
    <w:rsid w:val="00466108"/>
    <w:rsid w:val="00473701"/>
    <w:rsid w:val="00492886"/>
    <w:rsid w:val="004970B2"/>
    <w:rsid w:val="004C1EEC"/>
    <w:rsid w:val="004D7743"/>
    <w:rsid w:val="004D7D83"/>
    <w:rsid w:val="004E2BC4"/>
    <w:rsid w:val="00512390"/>
    <w:rsid w:val="00534F4C"/>
    <w:rsid w:val="005355EB"/>
    <w:rsid w:val="0055582D"/>
    <w:rsid w:val="005727B4"/>
    <w:rsid w:val="00581B46"/>
    <w:rsid w:val="005928ED"/>
    <w:rsid w:val="005E347D"/>
    <w:rsid w:val="0060068B"/>
    <w:rsid w:val="006025A8"/>
    <w:rsid w:val="00616EBA"/>
    <w:rsid w:val="006339D6"/>
    <w:rsid w:val="00646A20"/>
    <w:rsid w:val="00661BC5"/>
    <w:rsid w:val="0066252A"/>
    <w:rsid w:val="00683AFA"/>
    <w:rsid w:val="006B7985"/>
    <w:rsid w:val="00711E88"/>
    <w:rsid w:val="007479DD"/>
    <w:rsid w:val="00753500"/>
    <w:rsid w:val="00772DD1"/>
    <w:rsid w:val="0079088F"/>
    <w:rsid w:val="00794DB3"/>
    <w:rsid w:val="007E1FCE"/>
    <w:rsid w:val="007E23A4"/>
    <w:rsid w:val="008107BF"/>
    <w:rsid w:val="00837B1F"/>
    <w:rsid w:val="00840981"/>
    <w:rsid w:val="0085677C"/>
    <w:rsid w:val="00866C9D"/>
    <w:rsid w:val="00867FCB"/>
    <w:rsid w:val="008736B2"/>
    <w:rsid w:val="00880226"/>
    <w:rsid w:val="0088310F"/>
    <w:rsid w:val="00884537"/>
    <w:rsid w:val="008C11CD"/>
    <w:rsid w:val="00910F96"/>
    <w:rsid w:val="00971DA3"/>
    <w:rsid w:val="009722C4"/>
    <w:rsid w:val="00972B67"/>
    <w:rsid w:val="009A41D1"/>
    <w:rsid w:val="009A4E21"/>
    <w:rsid w:val="009A6353"/>
    <w:rsid w:val="009B693E"/>
    <w:rsid w:val="009E294D"/>
    <w:rsid w:val="009E5B8A"/>
    <w:rsid w:val="009F2DD8"/>
    <w:rsid w:val="00A0397B"/>
    <w:rsid w:val="00AE24C3"/>
    <w:rsid w:val="00AF7E1D"/>
    <w:rsid w:val="00B06ECD"/>
    <w:rsid w:val="00B1543C"/>
    <w:rsid w:val="00B73507"/>
    <w:rsid w:val="00BD0C7B"/>
    <w:rsid w:val="00BD0DD7"/>
    <w:rsid w:val="00BD57CF"/>
    <w:rsid w:val="00C126DA"/>
    <w:rsid w:val="00C34DC5"/>
    <w:rsid w:val="00C7088B"/>
    <w:rsid w:val="00CC784C"/>
    <w:rsid w:val="00D00BC1"/>
    <w:rsid w:val="00D11B8A"/>
    <w:rsid w:val="00D51315"/>
    <w:rsid w:val="00D64519"/>
    <w:rsid w:val="00DD734C"/>
    <w:rsid w:val="00DE2738"/>
    <w:rsid w:val="00DE28B1"/>
    <w:rsid w:val="00DF79AD"/>
    <w:rsid w:val="00E82B7F"/>
    <w:rsid w:val="00E91588"/>
    <w:rsid w:val="00EA4E4B"/>
    <w:rsid w:val="00ED40C7"/>
    <w:rsid w:val="00EE597D"/>
    <w:rsid w:val="00F17E15"/>
    <w:rsid w:val="00F36286"/>
    <w:rsid w:val="00F37375"/>
    <w:rsid w:val="00F406CB"/>
    <w:rsid w:val="00FE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B82C0"/>
  <w15:chartTrackingRefBased/>
  <w15:docId w15:val="{9F12035C-CD03-454E-A41B-AA219C8DA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641"/>
    <w:pPr>
      <w:spacing w:after="0"/>
    </w:pPr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03641"/>
    <w:pPr>
      <w:keepNext/>
      <w:keepLines/>
      <w:numPr>
        <w:numId w:val="3"/>
      </w:numPr>
      <w:spacing w:before="240" w:after="24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C11CD"/>
    <w:pPr>
      <w:keepNext/>
      <w:keepLines/>
      <w:numPr>
        <w:ilvl w:val="1"/>
        <w:numId w:val="3"/>
      </w:numPr>
      <w:spacing w:before="40"/>
      <w:outlineLvl w:val="1"/>
    </w:pPr>
    <w:rPr>
      <w:rFonts w:ascii="Palatino Linotype" w:eastAsiaTheme="majorEastAsia" w:hAnsi="Palatino Linotype" w:cstheme="majorBidi"/>
      <w:b/>
      <w:color w:val="024366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03641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03641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03641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03641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03641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03641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03641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3382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33825"/>
  </w:style>
  <w:style w:type="paragraph" w:styleId="Bunntekst">
    <w:name w:val="footer"/>
    <w:basedOn w:val="Normal"/>
    <w:link w:val="BunntekstTegn"/>
    <w:uiPriority w:val="99"/>
    <w:unhideWhenUsed/>
    <w:rsid w:val="0033382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33825"/>
  </w:style>
  <w:style w:type="table" w:styleId="Tabellrutenett">
    <w:name w:val="Table Grid"/>
    <w:basedOn w:val="Vanligtabell"/>
    <w:uiPriority w:val="39"/>
    <w:rsid w:val="00333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8C11CD"/>
    <w:rPr>
      <w:rFonts w:ascii="Palatino Linotype" w:eastAsiaTheme="majorEastAsia" w:hAnsi="Palatino Linotype" w:cstheme="majorBidi"/>
      <w:b/>
      <w:color w:val="024366"/>
      <w:sz w:val="26"/>
      <w:szCs w:val="26"/>
      <w:lang w:val="nn-NO"/>
    </w:rPr>
  </w:style>
  <w:style w:type="paragraph" w:styleId="Ingenmellomrom">
    <w:name w:val="No Spacing"/>
    <w:uiPriority w:val="1"/>
    <w:qFormat/>
    <w:rsid w:val="009F2DD8"/>
    <w:pPr>
      <w:spacing w:after="0" w:line="240" w:lineRule="auto"/>
    </w:pPr>
    <w:rPr>
      <w:rFonts w:ascii="Palatino Linotype" w:hAnsi="Palatino Linotype"/>
      <w:lang w:val="nn-NO"/>
    </w:rPr>
  </w:style>
  <w:style w:type="character" w:styleId="Plassholdertekst">
    <w:name w:val="Placeholder Text"/>
    <w:basedOn w:val="Standardskriftforavsnitt"/>
    <w:uiPriority w:val="99"/>
    <w:semiHidden/>
    <w:rsid w:val="000E5A74"/>
    <w:rPr>
      <w:color w:val="808080"/>
    </w:rPr>
  </w:style>
  <w:style w:type="paragraph" w:customStyle="1" w:styleId="Bunntekst1">
    <w:name w:val="Bunntekst1"/>
    <w:basedOn w:val="Normal"/>
    <w:next w:val="Bunntekst"/>
    <w:uiPriority w:val="99"/>
    <w:unhideWhenUsed/>
    <w:rsid w:val="000E5A74"/>
    <w:pPr>
      <w:tabs>
        <w:tab w:val="center" w:pos="4536"/>
        <w:tab w:val="right" w:pos="9072"/>
      </w:tabs>
      <w:spacing w:line="240" w:lineRule="auto"/>
    </w:pPr>
    <w:rPr>
      <w:rFonts w:ascii="Palatino Linotype" w:hAnsi="Palatino Linotype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03641"/>
    <w:rPr>
      <w:rFonts w:asciiTheme="majorHAnsi" w:eastAsiaTheme="majorEastAsia" w:hAnsiTheme="majorHAnsi" w:cstheme="majorBidi"/>
      <w:b/>
      <w:sz w:val="28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0364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03641"/>
    <w:rPr>
      <w:rFonts w:asciiTheme="majorHAnsi" w:eastAsiaTheme="majorEastAsia" w:hAnsiTheme="majorHAnsi" w:cstheme="majorBidi"/>
      <w:i/>
      <w:iCs/>
      <w:color w:val="2F5496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03641"/>
    <w:rPr>
      <w:rFonts w:asciiTheme="majorHAnsi" w:eastAsiaTheme="majorEastAsia" w:hAnsiTheme="majorHAnsi" w:cstheme="majorBidi"/>
      <w:color w:val="2F5496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03641"/>
    <w:rPr>
      <w:rFonts w:asciiTheme="majorHAnsi" w:eastAsiaTheme="majorEastAsia" w:hAnsiTheme="majorHAnsi" w:cstheme="majorBidi"/>
      <w:color w:val="1F3763" w:themeColor="accent1" w:themeShade="7F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03641"/>
    <w:rPr>
      <w:rFonts w:asciiTheme="majorHAnsi" w:eastAsiaTheme="majorEastAsia" w:hAnsiTheme="majorHAnsi" w:cstheme="majorBidi"/>
      <w:i/>
      <w:iCs/>
      <w:color w:val="1F3763" w:themeColor="accent1" w:themeShade="7F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0364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036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Prosjekt%20kommunalteknikk\Malar%20anbud\Mal%20Prisskjema%20og%20tilbodsbrev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CA5D56B97E4F7B800262AAF9137D9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53A56F1-9AEE-4B19-BB99-71A6FE35779F}"/>
      </w:docPartPr>
      <w:docPartBody>
        <w:p w:rsidR="00955A6F" w:rsidRDefault="00955A6F">
          <w:pPr>
            <w:pStyle w:val="55CA5D56B97E4F7B800262AAF9137D98"/>
          </w:pPr>
          <w:r w:rsidRPr="000433D4">
            <w:rPr>
              <w:rStyle w:val="Plassholdertekst"/>
            </w:rPr>
            <w:t>[Tittel]</w:t>
          </w:r>
        </w:p>
      </w:docPartBody>
    </w:docPart>
    <w:docPart>
      <w:docPartPr>
        <w:name w:val="DA3E6F56D6964F04BF6BC6559268A1C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49E9471-E9FD-4DFA-9773-F78DF0EEBBFF}"/>
      </w:docPartPr>
      <w:docPartBody>
        <w:p w:rsidR="00955A6F" w:rsidRDefault="00955A6F">
          <w:pPr>
            <w:pStyle w:val="DA3E6F56D6964F04BF6BC6559268A1C2"/>
          </w:pPr>
          <w:r w:rsidRPr="00C50716">
            <w:rPr>
              <w:rStyle w:val="Plassholdertekst"/>
            </w:rPr>
            <w:t>[Kategori]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6F"/>
    <w:rsid w:val="00190E52"/>
    <w:rsid w:val="002016FB"/>
    <w:rsid w:val="00203734"/>
    <w:rsid w:val="00374AB0"/>
    <w:rsid w:val="00404C00"/>
    <w:rsid w:val="0044730B"/>
    <w:rsid w:val="004C1EEC"/>
    <w:rsid w:val="00616EBA"/>
    <w:rsid w:val="006366DA"/>
    <w:rsid w:val="008107BF"/>
    <w:rsid w:val="0085677C"/>
    <w:rsid w:val="00866C9D"/>
    <w:rsid w:val="00867FCB"/>
    <w:rsid w:val="00955A6F"/>
    <w:rsid w:val="009D4D24"/>
    <w:rsid w:val="009E294D"/>
    <w:rsid w:val="00D51315"/>
    <w:rsid w:val="00DE2738"/>
    <w:rsid w:val="00E82B7F"/>
    <w:rsid w:val="00EC3570"/>
    <w:rsid w:val="00F3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55CA5D56B97E4F7B800262AAF9137D98">
    <w:name w:val="55CA5D56B97E4F7B800262AAF9137D98"/>
  </w:style>
  <w:style w:type="paragraph" w:customStyle="1" w:styleId="DA3E6F56D6964F04BF6BC6559268A1C2">
    <w:name w:val="DA3E6F56D6964F04BF6BC6559268A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12347</proNo>
    <proID xmlns="14bab766-2ac8-4190-8abe-da3033787312">284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Stranda kommune</customer>
  </documentManagement>
</p:properties>
</file>

<file path=customXml/itemProps1.xml><?xml version="1.0" encoding="utf-8"?>
<ds:datastoreItem xmlns:ds="http://schemas.openxmlformats.org/officeDocument/2006/customXml" ds:itemID="{CDC5192D-494E-44B4-81FF-C1F33CCB8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B0F34-A815-40EA-96D8-E06AD07DF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F88B8-F7EB-458F-B548-BFA7566898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EF487D-13F4-4631-851C-81F71C8904B8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Prisskjema og tilbodsbrev</Template>
  <TotalTime>83</TotalTime>
  <Pages>3</Pages>
  <Words>200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Vintervedlikehald for Stranda kommune</vt:lpstr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Vintervedlikehald for Stranda kommune</dc:title>
  <dc:subject/>
  <dc:creator>Eline Einbu Alvestad</dc:creator>
  <cp:keywords/>
  <dc:description/>
  <cp:lastModifiedBy>Gry Loftesnes</cp:lastModifiedBy>
  <cp:revision>45</cp:revision>
  <dcterms:created xsi:type="dcterms:W3CDTF">2025-06-13T12:11:00Z</dcterms:created>
  <dcterms:modified xsi:type="dcterms:W3CDTF">2026-09-10T11:58:00Z</dcterms:modified>
  <cp:category>Vedlegg A - Tilbodsbrev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